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6C4C52F3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33499E0C" w:rsidR="00424A5A" w:rsidRPr="00427B3B" w:rsidRDefault="002C603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30</w:t>
            </w:r>
            <w:r w:rsidR="00FE292C">
              <w:rPr>
                <w:rFonts w:ascii="Arial" w:hAnsi="Arial" w:cs="Arial"/>
                <w:color w:val="0000FF"/>
                <w:sz w:val="16"/>
                <w:szCs w:val="16"/>
              </w:rPr>
              <w:t>.03.2026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79F0599D" w14:textId="372031E0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Rekonstrukcija ceste R2-413/1080 Vodice - Moste,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III.etapa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8F2B215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14497D4" w14:textId="7EA50FFA" w:rsidR="00EE363B" w:rsidRDefault="007C0F4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Naročnik objavlja </w:t>
            </w:r>
            <w:r w:rsidR="00EE363B">
              <w:rPr>
                <w:rFonts w:ascii="Tahoma" w:hAnsi="Tahoma" w:cs="Tahoma"/>
                <w:b/>
              </w:rPr>
              <w:t>noveliran popis del: Popis del</w:t>
            </w:r>
            <w:r w:rsidR="00A83921">
              <w:rPr>
                <w:rFonts w:ascii="Tahoma" w:hAnsi="Tahoma" w:cs="Tahoma"/>
                <w:b/>
              </w:rPr>
              <w:t>_S</w:t>
            </w:r>
            <w:r w:rsidR="002C6033">
              <w:rPr>
                <w:rFonts w:ascii="Tahoma" w:hAnsi="Tahoma" w:cs="Tahoma"/>
                <w:b/>
              </w:rPr>
              <w:t>2</w:t>
            </w:r>
          </w:p>
          <w:p w14:paraId="72EAD239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77DBC1F" w14:textId="29213C4E" w:rsidR="00EE363B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F242CC">
              <w:rPr>
                <w:rFonts w:ascii="Tahoma" w:hAnsi="Tahoma" w:cs="Tahoma"/>
                <w:bCs/>
              </w:rPr>
              <w:t>Pojasnilo:</w:t>
            </w:r>
          </w:p>
          <w:p w14:paraId="2E5C9F5A" w14:textId="77777777" w:rsidR="00F242CC" w:rsidRPr="00F242CC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78981FE4" w14:textId="4A848BFB" w:rsidR="002C6033" w:rsidRPr="00F242CC" w:rsidRDefault="002C603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F242CC">
              <w:rPr>
                <w:rFonts w:ascii="Tahoma" w:hAnsi="Tahoma" w:cs="Tahoma"/>
                <w:bCs/>
              </w:rPr>
              <w:t>V zavihku 4-1_Plinovod je na postavki</w:t>
            </w:r>
            <w:r w:rsidR="00F242CC" w:rsidRPr="00F242CC">
              <w:rPr>
                <w:rFonts w:ascii="Tahoma" w:hAnsi="Tahoma" w:cs="Tahoma"/>
                <w:bCs/>
              </w:rPr>
              <w:t xml:space="preserve"> 1.2.3 Material, 0001,</w:t>
            </w:r>
            <w:r w:rsidRPr="00F242CC">
              <w:rPr>
                <w:rFonts w:ascii="Tahoma" w:hAnsi="Tahoma" w:cs="Tahoma"/>
                <w:bCs/>
              </w:rPr>
              <w:t xml:space="preserve"> N 7 11 208</w:t>
            </w:r>
            <w:r w:rsidR="00F242CC" w:rsidRPr="00F242CC">
              <w:rPr>
                <w:rFonts w:ascii="Tahoma" w:hAnsi="Tahoma" w:cs="Tahoma"/>
                <w:bCs/>
              </w:rPr>
              <w:t xml:space="preserve"> Cev premera 250 x 14,7 mm iz PE100RC…..</w:t>
            </w:r>
            <w:r w:rsidRPr="00F242CC">
              <w:rPr>
                <w:rFonts w:ascii="Tahoma" w:hAnsi="Tahoma" w:cs="Tahoma"/>
                <w:bCs/>
              </w:rPr>
              <w:t xml:space="preserve"> spremenjena enota količine, namesto kos je pravilno M1.</w:t>
            </w:r>
          </w:p>
          <w:p w14:paraId="3F8BD1AE" w14:textId="7F0C55FA" w:rsidR="00556816" w:rsidRPr="00F7173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4915" w14:textId="77777777" w:rsidR="002C1F77" w:rsidRDefault="002C1F77">
      <w:r>
        <w:separator/>
      </w:r>
    </w:p>
  </w:endnote>
  <w:endnote w:type="continuationSeparator" w:id="0">
    <w:p w14:paraId="22933957" w14:textId="77777777" w:rsidR="002C1F77" w:rsidRDefault="002C1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F09C1" w14:textId="77777777" w:rsidR="002C1F77" w:rsidRDefault="002C1F77">
      <w:r>
        <w:separator/>
      </w:r>
    </w:p>
  </w:footnote>
  <w:footnote w:type="continuationSeparator" w:id="0">
    <w:p w14:paraId="6F8A372D" w14:textId="77777777" w:rsidR="002C1F77" w:rsidRDefault="002C1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45642"/>
    <w:rsid w:val="00053B99"/>
    <w:rsid w:val="000646A9"/>
    <w:rsid w:val="00071A1E"/>
    <w:rsid w:val="001836BB"/>
    <w:rsid w:val="001E0E70"/>
    <w:rsid w:val="002507C2"/>
    <w:rsid w:val="002B10C8"/>
    <w:rsid w:val="002C1F77"/>
    <w:rsid w:val="002C6033"/>
    <w:rsid w:val="002E3637"/>
    <w:rsid w:val="003133A6"/>
    <w:rsid w:val="00401F0C"/>
    <w:rsid w:val="00424A5A"/>
    <w:rsid w:val="00461C9F"/>
    <w:rsid w:val="00490DD5"/>
    <w:rsid w:val="004B34B5"/>
    <w:rsid w:val="004C1DBA"/>
    <w:rsid w:val="004F324C"/>
    <w:rsid w:val="00556816"/>
    <w:rsid w:val="005B3896"/>
    <w:rsid w:val="00637BE6"/>
    <w:rsid w:val="00641024"/>
    <w:rsid w:val="00693961"/>
    <w:rsid w:val="007C0F48"/>
    <w:rsid w:val="00813ED6"/>
    <w:rsid w:val="00886791"/>
    <w:rsid w:val="008F03F4"/>
    <w:rsid w:val="008F314A"/>
    <w:rsid w:val="00984C7D"/>
    <w:rsid w:val="00A05C73"/>
    <w:rsid w:val="00A17575"/>
    <w:rsid w:val="00A6626B"/>
    <w:rsid w:val="00A83921"/>
    <w:rsid w:val="00AB6E6C"/>
    <w:rsid w:val="00AE3BF1"/>
    <w:rsid w:val="00B05C73"/>
    <w:rsid w:val="00BA38BA"/>
    <w:rsid w:val="00BD4ED8"/>
    <w:rsid w:val="00E144D8"/>
    <w:rsid w:val="00E51016"/>
    <w:rsid w:val="00E64C74"/>
    <w:rsid w:val="00EB24F7"/>
    <w:rsid w:val="00EE363B"/>
    <w:rsid w:val="00F242CC"/>
    <w:rsid w:val="00F36260"/>
    <w:rsid w:val="00F71733"/>
    <w:rsid w:val="00F961ED"/>
    <w:rsid w:val="00F96DC4"/>
    <w:rsid w:val="00FA1E40"/>
    <w:rsid w:val="00FC63B6"/>
    <w:rsid w:val="00FE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7</TotalTime>
  <Pages>1</Pages>
  <Words>94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4</cp:revision>
  <cp:lastPrinted>2026-03-30T06:34:00Z</cp:lastPrinted>
  <dcterms:created xsi:type="dcterms:W3CDTF">2026-03-27T09:45:00Z</dcterms:created>
  <dcterms:modified xsi:type="dcterms:W3CDTF">2026-03-30T06:34:00Z</dcterms:modified>
</cp:coreProperties>
</file>